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bookmarkStart w:id="0" w:name="_GoBack"/>
      <w:bookmarkEnd w:id="0"/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77A9C" w:rsidRDefault="00595A68" w:rsidP="00595A68">
      <w:pPr>
        <w:jc w:val="center"/>
        <w:rPr>
          <w:rFonts w:ascii="Arial" w:hAnsi="Arial" w:cs="Arial"/>
        </w:rPr>
      </w:pPr>
      <w:r w:rsidRPr="00595A68">
        <w:rPr>
          <w:rFonts w:ascii="Arial" w:hAnsi="Arial" w:cs="Arial"/>
        </w:rPr>
        <w:t>_________</w:t>
      </w:r>
      <w:proofErr w:type="gramStart"/>
      <w:r w:rsidRPr="00595A68">
        <w:rPr>
          <w:rFonts w:ascii="Arial" w:hAnsi="Arial" w:cs="Arial"/>
        </w:rPr>
        <w:t>_</w:t>
      </w:r>
      <w:r w:rsidRPr="00595A68"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2.1</w:t>
      </w:r>
      <w:r w:rsidRPr="00595A68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 xml:space="preserve"> </w:t>
      </w:r>
      <w:r w:rsidRPr="00595A68">
        <w:rPr>
          <w:rFonts w:ascii="Arial" w:hAnsi="Arial" w:cs="Arial"/>
        </w:rPr>
        <w:t>No. _________</w:t>
      </w:r>
      <w:proofErr w:type="gramStart"/>
      <w:r w:rsidRPr="00595A68">
        <w:rPr>
          <w:rFonts w:ascii="Arial" w:hAnsi="Arial" w:cs="Arial"/>
        </w:rPr>
        <w:t>_</w:t>
      </w:r>
      <w:r w:rsidRPr="00595A68"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2.2</w:t>
      </w:r>
      <w:r w:rsidRPr="00595A68">
        <w:rPr>
          <w:rFonts w:ascii="Arial" w:hAnsi="Arial" w:cs="Arial"/>
          <w:i/>
        </w:rPr>
        <w:t>)</w:t>
      </w:r>
    </w:p>
    <w:p w:rsidR="00595A68" w:rsidRPr="00595A68" w:rsidRDefault="00595A68" w:rsidP="00595A68">
      <w:pPr>
        <w:jc w:val="center"/>
        <w:rPr>
          <w:rFonts w:ascii="Arial" w:hAnsi="Arial" w:cs="Arial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4B5309" w:rsidP="00F3637D">
            <w:pPr>
              <w:jc w:val="center"/>
              <w:rPr>
                <w:rFonts w:ascii="Arial" w:hAnsi="Arial" w:cs="Arial"/>
                <w:i/>
              </w:rPr>
            </w:pPr>
            <w:r w:rsidRPr="004B5309">
              <w:rPr>
                <w:rFonts w:ascii="Arial" w:hAnsi="Arial" w:cs="Arial"/>
                <w:i/>
              </w:rPr>
              <w:t>(</w:t>
            </w:r>
            <w:r w:rsidR="00595A68">
              <w:rPr>
                <w:rFonts w:ascii="Arial" w:hAnsi="Arial" w:cs="Arial"/>
                <w:i/>
              </w:rPr>
              <w:t>3</w:t>
            </w:r>
            <w:r w:rsidRPr="004B5309">
              <w:rPr>
                <w:rFonts w:ascii="Arial" w:hAnsi="Arial" w:cs="Arial"/>
                <w:i/>
              </w:rPr>
              <w:t>)</w:t>
            </w: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lastRenderedPageBreak/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default" r:id="rId8"/>
      <w:footerReference w:type="default" r:id="rId9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7F9" w:rsidRDefault="00ED47F9" w:rsidP="006552F7">
      <w:r>
        <w:separator/>
      </w:r>
    </w:p>
  </w:endnote>
  <w:endnote w:type="continuationSeparator" w:id="0">
    <w:p w:rsidR="00ED47F9" w:rsidRDefault="00ED47F9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F07EF" w:rsidRDefault="00D72093" w:rsidP="001F07E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DICIEMBRE DE 2012</w:t>
    </w: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7F9" w:rsidRDefault="00ED47F9" w:rsidP="006552F7">
      <w:r>
        <w:separator/>
      </w:r>
    </w:p>
  </w:footnote>
  <w:footnote w:type="continuationSeparator" w:id="0">
    <w:p w:rsidR="00ED47F9" w:rsidRDefault="00ED47F9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CF7E80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CF7E80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2F7"/>
    <w:rsid w:val="000463A0"/>
    <w:rsid w:val="000D6AB2"/>
    <w:rsid w:val="00115DB2"/>
    <w:rsid w:val="00120D0B"/>
    <w:rsid w:val="001409DA"/>
    <w:rsid w:val="001B095B"/>
    <w:rsid w:val="001F07EF"/>
    <w:rsid w:val="00214921"/>
    <w:rsid w:val="00220C02"/>
    <w:rsid w:val="00233ABA"/>
    <w:rsid w:val="00290BBE"/>
    <w:rsid w:val="0029773E"/>
    <w:rsid w:val="00303EFF"/>
    <w:rsid w:val="003101D3"/>
    <w:rsid w:val="00314EDC"/>
    <w:rsid w:val="00357BFE"/>
    <w:rsid w:val="003A38CE"/>
    <w:rsid w:val="003A3F57"/>
    <w:rsid w:val="003A7938"/>
    <w:rsid w:val="003E1957"/>
    <w:rsid w:val="004B5309"/>
    <w:rsid w:val="004F20D2"/>
    <w:rsid w:val="005060B7"/>
    <w:rsid w:val="00595A68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83228D"/>
    <w:rsid w:val="008903E2"/>
    <w:rsid w:val="008953EF"/>
    <w:rsid w:val="008B2DD5"/>
    <w:rsid w:val="008B3441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F2873"/>
    <w:rsid w:val="00B02D39"/>
    <w:rsid w:val="00B43329"/>
    <w:rsid w:val="00B95A1C"/>
    <w:rsid w:val="00BB42F4"/>
    <w:rsid w:val="00BC12DF"/>
    <w:rsid w:val="00C03B93"/>
    <w:rsid w:val="00C55472"/>
    <w:rsid w:val="00C60C52"/>
    <w:rsid w:val="00CF7E80"/>
    <w:rsid w:val="00D5005C"/>
    <w:rsid w:val="00D72093"/>
    <w:rsid w:val="00DB3B58"/>
    <w:rsid w:val="00DC34F8"/>
    <w:rsid w:val="00DD5184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A23143"/>
    <w:rsid w:val="00F36BD6"/>
    <w:rsid w:val="00F3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9D5CE1CD.dotm</Template>
  <TotalTime>0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N+E</cp:lastModifiedBy>
  <cp:revision>2</cp:revision>
  <dcterms:created xsi:type="dcterms:W3CDTF">2014-01-31T21:28:00Z</dcterms:created>
  <dcterms:modified xsi:type="dcterms:W3CDTF">2014-01-31T21:28:00Z</dcterms:modified>
</cp:coreProperties>
</file>